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EE2" w:rsidRPr="000D76FA" w:rsidRDefault="00750EE2" w:rsidP="00750EE2">
      <w:pPr>
        <w:pStyle w:val="ac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36"/>
        </w:rPr>
        <w:t>Unit</w:t>
      </w:r>
      <w:r w:rsidRPr="000D76FA">
        <w:rPr>
          <w:rFonts w:ascii="Arial" w:eastAsia="黑体" w:hAnsi="黑体"/>
          <w:b/>
          <w:color w:val="000000" w:themeColor="text1"/>
          <w:sz w:val="36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36"/>
        </w:rPr>
        <w:t>6</w:t>
      </w:r>
      <w:r w:rsidRPr="000D76FA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0D76FA">
        <w:rPr>
          <w:rFonts w:ascii="Arial" w:eastAsia="黑体" w:hAnsi="黑体"/>
          <w:b/>
          <w:color w:val="000000" w:themeColor="text1"/>
          <w:sz w:val="36"/>
        </w:rPr>
        <w:t>综合练习</w:t>
      </w:r>
    </w:p>
    <w:p w:rsidR="00750EE2" w:rsidRPr="000D76FA" w:rsidRDefault="00750EE2" w:rsidP="00750EE2">
      <w:pPr>
        <w:pStyle w:val="ac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时间</w:t>
      </w:r>
      <w:r w:rsidRPr="000D76FA">
        <w:rPr>
          <w:rFonts w:ascii="Times New Roman" w:eastAsia="宋体" w:hAnsi="宋体"/>
          <w:color w:val="000000" w:themeColor="text1"/>
          <w:sz w:val="24"/>
        </w:rPr>
        <w:t>:120</w:t>
      </w:r>
      <w:r w:rsidRPr="000D76FA">
        <w:rPr>
          <w:rFonts w:ascii="Times New Roman" w:eastAsia="楷体" w:hAnsi="楷体"/>
          <w:color w:val="000000" w:themeColor="text1"/>
          <w:sz w:val="24"/>
        </w:rPr>
        <w:t>分钟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:150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第一部分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听力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共五节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宋体" w:hAnsi="宋体"/>
          <w:color w:val="000000" w:themeColor="text1"/>
          <w:sz w:val="23"/>
        </w:rPr>
        <w:t>30</w:t>
      </w:r>
      <w:r w:rsidRPr="000D76FA">
        <w:rPr>
          <w:rFonts w:ascii="Times New Roman" w:eastAsia="楷体" w:hAnsi="楷体"/>
          <w:color w:val="000000" w:themeColor="text1"/>
          <w:sz w:val="23"/>
        </w:rPr>
        <w:t>个小题</w:t>
      </w:r>
      <w:r w:rsidRPr="000D76FA">
        <w:rPr>
          <w:rFonts w:ascii="Times New Roman" w:eastAsia="宋体" w:hAnsi="宋体"/>
          <w:color w:val="000000" w:themeColor="text1"/>
          <w:sz w:val="23"/>
        </w:rPr>
        <w:t>;</w:t>
      </w:r>
      <w:r w:rsidRPr="000D76FA">
        <w:rPr>
          <w:rFonts w:ascii="Times New Roman" w:eastAsia="楷体" w:hAnsi="楷体"/>
          <w:color w:val="000000" w:themeColor="text1"/>
          <w:sz w:val="23"/>
        </w:rPr>
        <w:t>每小题</w:t>
      </w:r>
      <w:r w:rsidRPr="000D76FA">
        <w:rPr>
          <w:rFonts w:ascii="Times New Roman" w:eastAsia="宋体" w:hAnsi="宋体"/>
          <w:color w:val="000000" w:themeColor="text1"/>
          <w:sz w:val="23"/>
        </w:rPr>
        <w:t>1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30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选择相应的图片。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读一遍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287C458C" wp14:editId="4284DF1B">
            <wp:extent cx="3416040" cy="761760"/>
            <wp:effectExtent l="0" t="0" r="0" b="0"/>
            <wp:docPr id="96" name="NE9KR39.eps" descr="id:21474892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1604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7E6FE114" wp14:editId="251AA70A">
            <wp:extent cx="3605760" cy="838080"/>
            <wp:effectExtent l="0" t="0" r="0" b="0"/>
            <wp:docPr id="97" name="NE9KR40.eps" descr="id:21474892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0576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0A86FE55" wp14:editId="77D7B23B">
            <wp:extent cx="3733920" cy="596520"/>
            <wp:effectExtent l="0" t="0" r="0" b="0"/>
            <wp:docPr id="98" name="NE9KR41.eps" descr="id:21474893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33920" cy="59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28DD79D8" wp14:editId="53982969">
            <wp:extent cx="3645360" cy="749160"/>
            <wp:effectExtent l="0" t="0" r="0" b="0"/>
            <wp:docPr id="99" name="NE9KR42.eps" descr="id:21474893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4536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0F798819" wp14:editId="4466F096">
            <wp:extent cx="3746520" cy="774000"/>
            <wp:effectExtent l="0" t="0" r="0" b="0"/>
            <wp:docPr id="100" name="NE9KR43.eps" descr="id:21474893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46520" cy="77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3C288B9A" wp14:editId="7A805601">
            <wp:extent cx="3720600" cy="787320"/>
            <wp:effectExtent l="0" t="0" r="0" b="0"/>
            <wp:docPr id="101" name="NE9KR44.eps" descr="id:21474893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2060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听句子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选择最佳应答。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读一遍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Scotland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1876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lastRenderedPageBreak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Alexander Graham Bell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Of course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On weekends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re interesting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By emails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Australia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That sounds fun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twenty dollars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re interesting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On weekends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like it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1896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James Naismith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used for giving us light in the dark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used for communicating far away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used for traveling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第三节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选择最佳选项完成句子。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读两遍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Cars were invented in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1858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1585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1885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clock can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play a song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record a song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talk with people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fork is used for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eating noodles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cooking noodles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making noodles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man thinks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>is the most important invention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mobile phone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computer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plane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shoes with special heels are used for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seeing in the dark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changing the style of the shoes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becoming beautiful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lastRenderedPageBreak/>
        <w:t>18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bought the mobile phone for Tom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Tom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father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Tom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friend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Tom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uncle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第四节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根据对话内容及问题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选择最佳选项。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读两遍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方正宋黑_GBK"/>
          <w:color w:val="000000" w:themeColor="text1"/>
          <w:sz w:val="24"/>
        </w:rPr>
        <w:t>听下面一段对话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eastAsia="方正宋黑_GBK"/>
          <w:color w:val="000000" w:themeColor="text1"/>
          <w:sz w:val="24"/>
        </w:rPr>
        <w:t xml:space="preserve"> </w:t>
      </w:r>
      <w:r w:rsidRPr="000D76FA">
        <w:rPr>
          <w:rFonts w:eastAsia="方正宋黑_GBK"/>
          <w:color w:val="000000" w:themeColor="text1"/>
          <w:sz w:val="24"/>
        </w:rPr>
        <w:t>回答第</w:t>
      </w:r>
      <w:r w:rsidRPr="000D76FA">
        <w:rPr>
          <w:rFonts w:ascii="Times New Roman" w:eastAsia="宋体" w:hAnsi="宋体"/>
          <w:color w:val="000000" w:themeColor="text1"/>
          <w:sz w:val="24"/>
        </w:rPr>
        <w:t>19</w:t>
      </w:r>
      <w:r w:rsidRPr="000D76FA">
        <w:rPr>
          <w:rFonts w:eastAsia="方正宋黑_GBK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20</w:t>
      </w:r>
      <w:r w:rsidRPr="000D76FA">
        <w:rPr>
          <w:rFonts w:eastAsia="方正宋黑_GBK"/>
          <w:color w:val="000000" w:themeColor="text1"/>
          <w:sz w:val="24"/>
        </w:rPr>
        <w:t>题。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are the two speakers talking about?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computer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car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bicycle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When was it invented?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the 1880s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the 1780s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the 1680s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方正宋黑_GBK"/>
          <w:color w:val="000000" w:themeColor="text1"/>
          <w:sz w:val="24"/>
        </w:rPr>
        <w:t>听下面一段对话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eastAsia="方正宋黑_GBK"/>
          <w:color w:val="000000" w:themeColor="text1"/>
          <w:sz w:val="24"/>
        </w:rPr>
        <w:t xml:space="preserve"> </w:t>
      </w:r>
      <w:r w:rsidRPr="000D76FA">
        <w:rPr>
          <w:rFonts w:eastAsia="方正宋黑_GBK"/>
          <w:color w:val="000000" w:themeColor="text1"/>
          <w:sz w:val="24"/>
        </w:rPr>
        <w:t>回答第</w:t>
      </w:r>
      <w:r w:rsidRPr="000D76FA">
        <w:rPr>
          <w:rFonts w:ascii="Times New Roman" w:eastAsia="宋体" w:hAnsi="宋体"/>
          <w:color w:val="000000" w:themeColor="text1"/>
          <w:sz w:val="24"/>
        </w:rPr>
        <w:t>21</w:t>
      </w:r>
      <w:r w:rsidRPr="000D76FA">
        <w:rPr>
          <w:rFonts w:eastAsia="方正宋黑_GBK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22</w:t>
      </w:r>
      <w:r w:rsidRPr="000D76FA">
        <w:rPr>
          <w:rFonts w:eastAsia="方正宋黑_GBK"/>
          <w:color w:val="000000" w:themeColor="text1"/>
          <w:sz w:val="24"/>
        </w:rPr>
        <w:t>题。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are the speakers talking about?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Thomas Edison and the light bulb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Thomas Edison and the phonograph(</w:t>
      </w:r>
      <w:r w:rsidRPr="000D76FA">
        <w:rPr>
          <w:rFonts w:ascii="Times New Roman" w:eastAsia="宋体" w:hAnsi="宋体"/>
          <w:color w:val="000000" w:themeColor="text1"/>
          <w:sz w:val="24"/>
        </w:rPr>
        <w:t>留声机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Thomas Edison and his inventions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does the woman think of Thomas Edison?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thinks he was clever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thinks he was busy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thinks he was rich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方正宋黑_GBK"/>
          <w:color w:val="000000" w:themeColor="text1"/>
          <w:sz w:val="24"/>
        </w:rPr>
        <w:t>听下面一段对话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eastAsia="方正宋黑_GBK"/>
          <w:color w:val="000000" w:themeColor="text1"/>
          <w:sz w:val="24"/>
        </w:rPr>
        <w:t xml:space="preserve"> </w:t>
      </w:r>
      <w:r w:rsidRPr="000D76FA">
        <w:rPr>
          <w:rFonts w:eastAsia="方正宋黑_GBK"/>
          <w:color w:val="000000" w:themeColor="text1"/>
          <w:sz w:val="24"/>
        </w:rPr>
        <w:t>回答第</w:t>
      </w:r>
      <w:r w:rsidRPr="000D76FA">
        <w:rPr>
          <w:rFonts w:ascii="Times New Roman" w:eastAsia="宋体" w:hAnsi="宋体"/>
          <w:color w:val="000000" w:themeColor="text1"/>
          <w:sz w:val="24"/>
        </w:rPr>
        <w:t>23</w:t>
      </w:r>
      <w:r w:rsidRPr="000D76FA">
        <w:rPr>
          <w:rFonts w:eastAsia="方正宋黑_GBK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24</w:t>
      </w:r>
      <w:r w:rsidRPr="000D76FA">
        <w:rPr>
          <w:rFonts w:eastAsia="方正宋黑_GBK"/>
          <w:color w:val="000000" w:themeColor="text1"/>
          <w:sz w:val="24"/>
        </w:rPr>
        <w:t>题。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Why does Gina seldom take the bus to school?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bus is never on time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There are many traffic jams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There are too many people on the bus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Where was the subway first used?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China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England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America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第五节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听短文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完成表中所缺信息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每空仅填一词。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读三遍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tbl>
      <w:tblPr>
        <w:tblW w:w="4776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85"/>
        <w:gridCol w:w="2190"/>
        <w:gridCol w:w="3422"/>
      </w:tblGrid>
      <w:tr w:rsidR="00750EE2" w:rsidRPr="000D76FA" w:rsidTr="00D71E5F">
        <w:trPr>
          <w:trHeight w:val="119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0EE2" w:rsidRPr="000D76FA" w:rsidRDefault="00750EE2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Invention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0EE2" w:rsidRPr="000D76FA" w:rsidRDefault="00750EE2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Time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0EE2" w:rsidRPr="000D76FA" w:rsidRDefault="00750EE2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Details</w:t>
            </w:r>
          </w:p>
        </w:tc>
      </w:tr>
      <w:tr w:rsidR="00750EE2" w:rsidRPr="000D76FA" w:rsidTr="00D71E5F">
        <w:trPr>
          <w:trHeight w:val="673"/>
          <w:jc w:val="center"/>
        </w:trPr>
        <w:tc>
          <w:tcPr>
            <w:tcW w:w="0" w:type="auto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750EE2" w:rsidRPr="000D76FA" w:rsidRDefault="00750EE2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The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25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> 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machine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  <w:tc>
          <w:tcPr>
            <w:tcW w:w="0" w:type="auto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750EE2" w:rsidRPr="000D76FA" w:rsidRDefault="00750EE2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In 1858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750EE2" w:rsidRPr="000D76FA" w:rsidRDefault="00750EE2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An American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26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it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  <w:p w:rsidR="00750EE2" w:rsidRPr="000D76FA" w:rsidRDefault="00750EE2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People made the machine turn round by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27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</w:tr>
      <w:tr w:rsidR="00750EE2" w:rsidRPr="000D76FA" w:rsidTr="00D71E5F">
        <w:trPr>
          <w:trHeight w:val="426"/>
          <w:jc w:val="center"/>
        </w:trPr>
        <w:tc>
          <w:tcPr>
            <w:tcW w:w="0" w:type="auto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750EE2" w:rsidRPr="000D76FA" w:rsidRDefault="00750EE2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The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28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  </w:t>
            </w:r>
          </w:p>
        </w:tc>
        <w:tc>
          <w:tcPr>
            <w:tcW w:w="0" w:type="auto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750EE2" w:rsidRPr="000D76FA" w:rsidRDefault="00750EE2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In 1946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750EE2" w:rsidRPr="000D76FA" w:rsidRDefault="00750EE2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It was as large as a room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  <w:p w:rsidR="00750EE2" w:rsidRPr="000D76FA" w:rsidRDefault="00750EE2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It was built in America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</w:tc>
      </w:tr>
      <w:tr w:rsidR="00750EE2" w:rsidRPr="000D76FA" w:rsidTr="00D71E5F">
        <w:trPr>
          <w:trHeight w:val="336"/>
          <w:jc w:val="center"/>
        </w:trPr>
        <w:tc>
          <w:tcPr>
            <w:tcW w:w="0" w:type="auto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750EE2" w:rsidRPr="000D76FA" w:rsidRDefault="00750EE2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The hot air balloon</w:t>
            </w:r>
          </w:p>
        </w:tc>
        <w:tc>
          <w:tcPr>
            <w:tcW w:w="0" w:type="auto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750EE2" w:rsidRPr="000D76FA" w:rsidRDefault="00750EE2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In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29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 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750EE2" w:rsidRPr="000D76FA" w:rsidRDefault="00750EE2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The balloon stayed in the sky for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30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</w:tr>
    </w:tbl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第二部分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完形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共两节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20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从框内</w:t>
      </w:r>
      <w:r w:rsidRPr="000D76FA">
        <w:rPr>
          <w:rFonts w:ascii="Times New Roman" w:eastAsia="宋体" w:hAnsi="宋体"/>
          <w:color w:val="000000" w:themeColor="text1"/>
          <w:sz w:val="24"/>
        </w:rPr>
        <w:t>6</w:t>
      </w:r>
      <w:r w:rsidRPr="000D76FA">
        <w:rPr>
          <w:rFonts w:ascii="Times New Roman" w:eastAsia="宋体" w:hAnsi="宋体"/>
          <w:color w:val="000000" w:themeColor="text1"/>
          <w:sz w:val="24"/>
        </w:rPr>
        <w:t>个选项中选出可以填入空白处的最佳选项。选项中有一项为多余项。</w:t>
      </w:r>
    </w:p>
    <w:p w:rsidR="00750EE2" w:rsidRPr="000D76FA" w:rsidRDefault="00750EE2" w:rsidP="00750EE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exactly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invention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inside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which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for</w:t>
      </w:r>
      <w:r>
        <w:rPr>
          <w:rFonts w:ascii="Times New Roman" w:eastAsia="宋体" w:hAnsi="宋体"/>
          <w:color w:val="000000" w:themeColor="text1"/>
          <w:sz w:val="24"/>
        </w:rPr>
        <w:t xml:space="preserve">   </w:t>
      </w:r>
      <w:r w:rsidRPr="000D76FA">
        <w:rPr>
          <w:rFonts w:ascii="Times New Roman" w:eastAsia="宋体" w:hAnsi="宋体"/>
          <w:color w:val="000000" w:themeColor="text1"/>
          <w:sz w:val="24"/>
        </w:rPr>
        <w:t>F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ourselves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Class One was having a meeting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students were having a discussion in the classroom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What were they talking about?The topic was the best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31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in our daily life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Tom thought the clock was the most useful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It could tell the time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32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Without the clock, we didn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know when to leave for school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Maria showed us a crayon on the desk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could be used to draw beautiful pictures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 it was helpful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Peter preferred computers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said that the world was connected together by computers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We could get the information far away in a minute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There were also tiny computers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33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 patients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bodies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These computers were used for treating illnesses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Lily was certain that the robots were important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robots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34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worked in the factories helped people perform different tasks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no doubt that all of these above changed our lives, and they make us work and live more comfortably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Perhaps in the future we can invent something for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35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m sure we have the ability to be a real inventor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从每题所给的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宋体"/>
          <w:color w:val="000000" w:themeColor="text1"/>
          <w:sz w:val="24"/>
        </w:rPr>
        <w:t>三个选项中选出可以填入空白处的最佳选项。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Now, it seems that artificial intelligence(</w:t>
      </w:r>
      <w:r w:rsidRPr="000D76FA">
        <w:rPr>
          <w:rFonts w:ascii="Times New Roman" w:eastAsia="宋体" w:hAnsi="宋体"/>
          <w:color w:val="000000" w:themeColor="text1"/>
          <w:sz w:val="24"/>
        </w:rPr>
        <w:t>人工智能</w:t>
      </w:r>
      <w:r w:rsidRPr="000D76FA">
        <w:rPr>
          <w:rFonts w:ascii="Times New Roman" w:eastAsia="宋体" w:hAnsi="宋体"/>
          <w:color w:val="000000" w:themeColor="text1"/>
          <w:sz w:val="24"/>
        </w:rPr>
        <w:t>) is becoming more and more popular in our lives and it has greatly influenced the ways we live, work and play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Can you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36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that you can play table tennis with a robot one day?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Recently, a scientist has invented a special robot that can be a table tennis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37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That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38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people can learn how to play table tennis not only from humans but also from a robot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Named Forpheus, the smart table tennis robot is quite special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It can study the movements of human players and the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39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of the ball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In this way, it can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40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judge(</w:t>
      </w:r>
      <w:r w:rsidRPr="000D76FA">
        <w:rPr>
          <w:rFonts w:ascii="Times New Roman" w:eastAsia="宋体" w:hAnsi="宋体"/>
          <w:color w:val="000000" w:themeColor="text1"/>
          <w:sz w:val="24"/>
        </w:rPr>
        <w:t>判断</w:t>
      </w:r>
      <w:r w:rsidRPr="000D76FA">
        <w:rPr>
          <w:rFonts w:ascii="Times New Roman" w:eastAsia="宋体" w:hAnsi="宋体"/>
          <w:color w:val="000000" w:themeColor="text1"/>
          <w:sz w:val="24"/>
        </w:rPr>
        <w:t>) the players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skill levels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Then it uses the information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41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 ways to play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If the players are just beginners, Forpheus will play in a slow and easy way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But if the players are better ones, the robot will play in a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42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and more difficult way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 more, while playing, it encourages players to try their best with words like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Good job!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Come on!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>and so 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43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it gives some good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44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to improve their skill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So, it is both a good partner and a clever coach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Science and technology is developing quickly these days and no one knows what will happen in the future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.“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In the next 20 years, it will be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45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that one robot teaches another to play table tennis or even invents another one!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Takurya, the inventor of the robot, said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think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find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imagine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coach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star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student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shows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means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makes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safety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style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speed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quietly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slowly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exactly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lead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take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change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fast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faster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fastest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At the same time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From time to time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At times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abilities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advantages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advice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possible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impossible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sure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第三部分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阅读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共三节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50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12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30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阅读下列短文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从每题所给的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宋体"/>
          <w:color w:val="000000" w:themeColor="text1"/>
          <w:sz w:val="24"/>
        </w:rPr>
        <w:t>三个选项中选出最佳选项。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A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 home robot called Astro has been released(</w:t>
      </w:r>
      <w:r w:rsidRPr="000D76FA">
        <w:rPr>
          <w:rFonts w:ascii="Times New Roman" w:eastAsia="宋体" w:hAnsi="宋体"/>
          <w:color w:val="000000" w:themeColor="text1"/>
          <w:sz w:val="24"/>
        </w:rPr>
        <w:t>发布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robot can be controlled when the owner is not at home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has a camera and microphone(</w:t>
      </w:r>
      <w:r w:rsidRPr="000D76FA">
        <w:rPr>
          <w:rFonts w:ascii="Times New Roman" w:eastAsia="宋体" w:hAnsi="宋体"/>
          <w:color w:val="000000" w:themeColor="text1"/>
          <w:sz w:val="24"/>
        </w:rPr>
        <w:t>麦克风</w:t>
      </w:r>
      <w:r w:rsidRPr="000D76FA">
        <w:rPr>
          <w:rFonts w:ascii="Times New Roman" w:eastAsia="宋体" w:hAnsi="宋体"/>
          <w:color w:val="000000" w:themeColor="text1"/>
          <w:sz w:val="24"/>
        </w:rPr>
        <w:t>), so it can be used to check on pets and people, or whether the oven is left 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Some people think that home robots might help people a lot while other people worry about the data(</w:t>
      </w:r>
      <w:r w:rsidRPr="000D76FA">
        <w:rPr>
          <w:rFonts w:ascii="Times New Roman" w:eastAsia="宋体" w:hAnsi="宋体"/>
          <w:color w:val="000000" w:themeColor="text1"/>
          <w:sz w:val="24"/>
        </w:rPr>
        <w:t>数据</w:t>
      </w:r>
      <w:r w:rsidRPr="000D76FA">
        <w:rPr>
          <w:rFonts w:ascii="Times New Roman" w:eastAsia="宋体" w:hAnsi="宋体"/>
          <w:color w:val="000000" w:themeColor="text1"/>
          <w:sz w:val="24"/>
        </w:rPr>
        <w:t>) robots collect about owners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Are home robots a good idea?</w:t>
      </w:r>
    </w:p>
    <w:tbl>
      <w:tblPr>
        <w:tblW w:w="49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078"/>
        <w:gridCol w:w="4024"/>
      </w:tblGrid>
      <w:tr w:rsidR="00750EE2" w:rsidRPr="000D76FA" w:rsidTr="00D71E5F">
        <w:trPr>
          <w:jc w:val="center"/>
        </w:trPr>
        <w:tc>
          <w:tcPr>
            <w:tcW w:w="0" w:type="auto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750EE2" w:rsidRPr="000D76FA" w:rsidRDefault="00750EE2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Group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Yes</w:t>
            </w:r>
          </w:p>
          <w:p w:rsidR="00750EE2" w:rsidRPr="000D76FA" w:rsidRDefault="00750EE2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NEU-BZ-S92" w:hAnsi="Times New Roman" w:cs="Times New Roman"/>
                <w:color w:val="000000" w:themeColor="text1"/>
                <w:sz w:val="24"/>
              </w:rPr>
              <w:t>●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Nobody likes housework, so why not get a robot to do it?When the robot is busy working, people can spend time doing things they enjoy, watching films or spending time with friends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  <w:p w:rsidR="00750EE2" w:rsidRPr="000D76FA" w:rsidRDefault="00750EE2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NEU-BZ-S92" w:hAnsi="Times New Roman" w:cs="Times New Roman"/>
                <w:color w:val="000000" w:themeColor="text1"/>
                <w:sz w:val="24"/>
              </w:rPr>
              <w:t>●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Robots can also make people feel safer in their homes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It can keep an eye on pets or people, so the person who is not there knows they are all right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  <w:p w:rsidR="00750EE2" w:rsidRPr="000D76FA" w:rsidRDefault="00750EE2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NEU-BZ-S92" w:hAnsi="Times New Roman" w:cs="Times New Roman"/>
                <w:color w:val="000000" w:themeColor="text1"/>
                <w:sz w:val="24"/>
              </w:rPr>
              <w:t>●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Robots can stop people from feeling lonely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For example, they are used to 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</w:t>
            </w:r>
            <w:r w:rsidRPr="000D76FA">
              <w:rPr>
                <w:rFonts w:ascii="Times New Roman" w:eastAsia="NEU-BZ-S92" w:hAnsi="Times New Roman" w:cs="Times New Roman"/>
                <w:color w:val="000000" w:themeColor="text1"/>
                <w:sz w:val="24"/>
                <w:u w:val="single" w:color="000000"/>
              </w:rPr>
              <w:t>▲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and help us stay in touch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  <w:tc>
          <w:tcPr>
            <w:tcW w:w="0" w:type="auto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750EE2" w:rsidRPr="000D76FA" w:rsidRDefault="00750EE2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Group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No</w:t>
            </w:r>
          </w:p>
          <w:p w:rsidR="00750EE2" w:rsidRPr="000D76FA" w:rsidRDefault="00750EE2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NEU-BZ-S92" w:hAnsi="Times New Roman" w:cs="Times New Roman"/>
                <w:color w:val="000000" w:themeColor="text1"/>
                <w:sz w:val="24"/>
              </w:rPr>
              <w:t>●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Although it is convenient to get robots to do chores, people will become dependent on them soon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If the robot breaks down, people could be left stranded(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不知所措的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)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  <w:p w:rsidR="00750EE2" w:rsidRPr="000D76FA" w:rsidRDefault="00750EE2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NEU-BZ-S92" w:hAnsi="Times New Roman" w:cs="Times New Roman"/>
                <w:color w:val="000000" w:themeColor="text1"/>
                <w:sz w:val="24"/>
              </w:rPr>
              <w:t>●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Robots with cameras and microphones could record lots of information about people, including their conversations, and invade(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入侵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) their privacy(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隐私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)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  <w:p w:rsidR="00750EE2" w:rsidRPr="000D76FA" w:rsidRDefault="00750EE2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NEU-BZ-S92" w:hAnsi="Times New Roman" w:cs="Times New Roman"/>
                <w:color w:val="000000" w:themeColor="text1"/>
                <w:sz w:val="24"/>
              </w:rPr>
              <w:t>●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If robots do everything for people, people will become lazy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Doing housework is a good way to stay active and keep healthy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</w:tc>
      </w:tr>
    </w:tbl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In paragraph 1, the writer leads to the topic by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telling reasons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giving an example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comparing facts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Which of the following can be put in the blank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NEU-BZ-S92" w:hAnsi="Times New Roman" w:cs="Times New Roman"/>
          <w:color w:val="000000" w:themeColor="text1"/>
          <w:sz w:val="24"/>
          <w:u w:val="single" w:color="000000"/>
        </w:rPr>
        <w:t>▲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>?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look after pets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make the room tidy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video-call others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is the text mainly about?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Different opinions on home robots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Advantages of home robots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Ways of using home robots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which section of a newspaper can you read the text?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Film&amp;TV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Culture&amp;Festival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Science&amp;Technology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B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Let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look at two old but popular inventions we use in our daily life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Band-Aids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创可贴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The first Band-Aid was made by an American named Earle Dickson in 1921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idea came to him by chance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Dickson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wife Josephine often cut her fingers in the kitchen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At that time gauze (</w:t>
      </w:r>
      <w:r w:rsidRPr="000D76FA">
        <w:rPr>
          <w:rFonts w:ascii="Times New Roman" w:eastAsia="宋体" w:hAnsi="宋体"/>
          <w:color w:val="000000" w:themeColor="text1"/>
          <w:sz w:val="24"/>
        </w:rPr>
        <w:t>纱布</w:t>
      </w:r>
      <w:r w:rsidRPr="000D76FA">
        <w:rPr>
          <w:rFonts w:ascii="Times New Roman" w:eastAsia="宋体" w:hAnsi="宋体"/>
          <w:color w:val="000000" w:themeColor="text1"/>
          <w:sz w:val="24"/>
        </w:rPr>
        <w:t>) and adhesive tape (</w:t>
      </w:r>
      <w:r w:rsidRPr="000D76FA">
        <w:rPr>
          <w:rFonts w:ascii="Times New Roman" w:eastAsia="宋体" w:hAnsi="宋体"/>
          <w:color w:val="000000" w:themeColor="text1"/>
          <w:sz w:val="24"/>
        </w:rPr>
        <w:t>胶带</w:t>
      </w:r>
      <w:r w:rsidRPr="000D76FA">
        <w:rPr>
          <w:rFonts w:ascii="Times New Roman" w:eastAsia="宋体" w:hAnsi="宋体"/>
          <w:color w:val="000000" w:themeColor="text1"/>
          <w:sz w:val="24"/>
        </w:rPr>
        <w:t>)didn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come together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People had to cut them to the right size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Dickson found they were always too big and soon fell off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 he put a piece of gauze on the centre of a piece of tape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This is how he made the first Band-Aid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Later, Dickson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new invention became very popular all around the world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Bubble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gum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泡泡糖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Bubble gum was invented by accident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1928, American gum company worker Walter 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Diemer played around with new chewing gum recipes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Chewing gum had already been invented more than half a century before then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 Diemer found that the gum he made was easy to blow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blew a bubble and then saw the possibilities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took some of his new gum to a shop and it sold out in a single afternoon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Since then, Dubble Bubble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—</w:t>
      </w:r>
      <w:r w:rsidRPr="000D76FA">
        <w:rPr>
          <w:rFonts w:ascii="Times New Roman" w:eastAsia="宋体" w:hAnsi="宋体"/>
          <w:color w:val="000000" w:themeColor="text1"/>
          <w:sz w:val="24"/>
        </w:rPr>
        <w:t>the first brand of bubble gum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—</w:t>
      </w:r>
      <w:r w:rsidRPr="000D76FA">
        <w:rPr>
          <w:rFonts w:ascii="Times New Roman" w:eastAsia="宋体" w:hAnsi="宋体"/>
          <w:color w:val="000000" w:themeColor="text1"/>
          <w:sz w:val="24"/>
        </w:rPr>
        <w:t>has made kids happy all around the world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Josephine often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>in the kitchen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made bubble gum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hurt her fingers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played with new recipes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Before the Band-Aid was invented,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gauze and adhesive tape were always small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people had to cover the cut with a piece of cloth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people had to cut the gauze and adhesive tape to the right size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Bubble gum was invented by an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American doctor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American gum shopkeeper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American gum company worker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Bubble gum was invented around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>years after chewing gum was invented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30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50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80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C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Feng Boyao and Meng Shuqi found that their city library didn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have enough Braille books (</w:t>
      </w:r>
      <w:r w:rsidRPr="000D76FA">
        <w:rPr>
          <w:rFonts w:ascii="Times New Roman" w:eastAsia="宋体" w:hAnsi="宋体"/>
          <w:color w:val="000000" w:themeColor="text1"/>
          <w:sz w:val="24"/>
        </w:rPr>
        <w:t>盲文书籍</w:t>
      </w:r>
      <w:r w:rsidRPr="000D76FA">
        <w:rPr>
          <w:rFonts w:ascii="Times New Roman" w:eastAsia="宋体" w:hAnsi="宋体"/>
          <w:color w:val="000000" w:themeColor="text1"/>
          <w:sz w:val="24"/>
        </w:rPr>
        <w:t>) for blind people and many of the Braille books were outdated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So,they teamed up to help the blind by fixing the problem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Feng and Meng both studied at No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37 Middle School in Taiyuan,Shanxi Province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invented a new kind of Braille reader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Their work won first prize in a national competition aiming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nurture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creative thinking by encouraging youths to solve social problems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invention was also granted (</w:t>
      </w:r>
      <w:r w:rsidRPr="000D76FA">
        <w:rPr>
          <w:rFonts w:ascii="Times New Roman" w:eastAsia="宋体" w:hAnsi="宋体"/>
          <w:color w:val="000000" w:themeColor="text1"/>
          <w:sz w:val="24"/>
        </w:rPr>
        <w:t>授予</w:t>
      </w:r>
      <w:r w:rsidRPr="000D76FA">
        <w:rPr>
          <w:rFonts w:ascii="Times New Roman" w:eastAsia="宋体" w:hAnsi="宋体"/>
          <w:color w:val="000000" w:themeColor="text1"/>
          <w:sz w:val="24"/>
        </w:rPr>
        <w:t>) a national patent (</w:t>
      </w:r>
      <w:r w:rsidRPr="000D76FA">
        <w:rPr>
          <w:rFonts w:ascii="Times New Roman" w:eastAsia="宋体" w:hAnsi="宋体"/>
          <w:color w:val="000000" w:themeColor="text1"/>
          <w:sz w:val="24"/>
        </w:rPr>
        <w:t>专利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When connected to a computer,the Braille reader can turn words into raised dots (</w:t>
      </w:r>
      <w:r w:rsidRPr="000D76FA">
        <w:rPr>
          <w:rFonts w:ascii="Times New Roman" w:eastAsia="宋体" w:hAnsi="宋体"/>
          <w:color w:val="000000" w:themeColor="text1"/>
          <w:sz w:val="24"/>
        </w:rPr>
        <w:t>凸起的点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Blind people can read by touching the dots,which are magnets (</w:t>
      </w:r>
      <w:r w:rsidRPr="000D76FA">
        <w:rPr>
          <w:rFonts w:ascii="Times New Roman" w:eastAsia="宋体" w:hAnsi="宋体"/>
          <w:color w:val="000000" w:themeColor="text1"/>
          <w:sz w:val="24"/>
        </w:rPr>
        <w:t>磁铁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This is the first Braille reader that uses magnets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We found that today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Braille readers are very expensive and difficult to use,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Feng said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.“</w:t>
      </w:r>
      <w:r w:rsidRPr="000D76FA">
        <w:rPr>
          <w:rFonts w:ascii="Times New Roman" w:eastAsia="宋体" w:hAnsi="宋体"/>
          <w:color w:val="000000" w:themeColor="text1"/>
          <w:sz w:val="24"/>
        </w:rPr>
        <w:t>So,we decided to develop a user-friendly product,especially for young blind children from grades 1 to 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Moreover,it only costs about 2,000 yuan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.”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After making their first device(</w:t>
      </w:r>
      <w:r w:rsidRPr="000D76FA">
        <w:rPr>
          <w:rFonts w:ascii="Times New Roman" w:eastAsia="宋体" w:hAnsi="宋体"/>
          <w:color w:val="000000" w:themeColor="text1"/>
          <w:sz w:val="24"/>
        </w:rPr>
        <w:t>设备</w:t>
      </w:r>
      <w:r w:rsidRPr="000D76FA">
        <w:rPr>
          <w:rFonts w:ascii="Times New Roman" w:eastAsia="宋体" w:hAnsi="宋体"/>
          <w:color w:val="000000" w:themeColor="text1"/>
          <w:sz w:val="24"/>
        </w:rPr>
        <w:t>),Feng and Meng visited a school for the blind to get advice and improved it based on the students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needs,like changing the size of the screen and the amount of space between the dots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We hope the invention will be popularized (</w:t>
      </w:r>
      <w:r w:rsidRPr="000D76FA">
        <w:rPr>
          <w:rFonts w:ascii="Times New Roman" w:eastAsia="宋体" w:hAnsi="宋体"/>
          <w:color w:val="000000" w:themeColor="text1"/>
          <w:sz w:val="24"/>
        </w:rPr>
        <w:t>普及</w:t>
      </w:r>
      <w:r w:rsidRPr="000D76FA">
        <w:rPr>
          <w:rFonts w:ascii="Times New Roman" w:eastAsia="宋体" w:hAnsi="宋体"/>
          <w:color w:val="000000" w:themeColor="text1"/>
          <w:sz w:val="24"/>
        </w:rPr>
        <w:t>) in the future to help those blind people who can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afford the Braille reader now,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Meng told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Taiyuan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News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Why did the two students invent a new kind of Braille reader?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 get a national patent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 hold a reading competition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 help the blind get access to more Braille books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What does the underlined word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nurture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in paragraph 1 mean?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Develop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Decrease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Imagine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Which of the following is TRUE about the new Braille reader?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is big and expensive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is the first to use magnets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needs to be connected to a phone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Why did Feng and Meng visit a school for the blind?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 find out what books they read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 learn about the students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needs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 show their products to the students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从短文后框内选项中选出可以填入空白处的最佳选项。选项中有一项为多余选项。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Some people seem to be born happy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Nothing seems to get them down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However, some people seem to have everything going well but they still do not seem to be happy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58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宋体" w:eastAsia="宋体" w:hAnsi="宋体" w:cs="宋体" w:hint="eastAsia"/>
          <w:color w:val="000000" w:themeColor="text1"/>
          <w:sz w:val="24"/>
        </w:rPr>
        <w:t>◆</w:t>
      </w:r>
      <w:r w:rsidRPr="000D76FA">
        <w:rPr>
          <w:rFonts w:ascii="Times New Roman" w:eastAsia="宋体" w:hAnsi="宋体"/>
          <w:color w:val="000000" w:themeColor="text1"/>
          <w:sz w:val="24"/>
        </w:rPr>
        <w:t>Listen to music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Music is good for people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59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Light music can help people relax and some pop music can make people feel happy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You can listen to it, or take up playing an instrument in your spare time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宋体" w:eastAsia="宋体" w:hAnsi="宋体" w:cs="宋体" w:hint="eastAsia"/>
          <w:color w:val="000000" w:themeColor="text1"/>
          <w:sz w:val="24"/>
        </w:rPr>
        <w:t>◆</w:t>
      </w:r>
      <w:r w:rsidRPr="000D76FA">
        <w:rPr>
          <w:rFonts w:ascii="Times New Roman" w:eastAsia="宋体" w:hAnsi="宋体"/>
          <w:color w:val="000000" w:themeColor="text1"/>
          <w:sz w:val="24"/>
        </w:rPr>
        <w:t>Have a pet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You may not have a pet of your own, but pets are so good at making people happy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60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Some keep pets because they think pets are lovely and they like to live with them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Walking the dog every day is a good way to exercise, which is helpful to them, too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宋体" w:eastAsia="宋体" w:hAnsi="宋体" w:cs="宋体" w:hint="eastAsia"/>
          <w:color w:val="000000" w:themeColor="text1"/>
          <w:sz w:val="24"/>
        </w:rPr>
        <w:t>◆</w:t>
      </w:r>
      <w:r w:rsidRPr="000D76FA">
        <w:rPr>
          <w:rFonts w:ascii="Times New Roman" w:eastAsia="宋体" w:hAnsi="宋体"/>
          <w:color w:val="000000" w:themeColor="text1"/>
          <w:sz w:val="24"/>
        </w:rPr>
        <w:t>Stay fit and healthy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Try to keep fit and healthy by exercising every day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61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 great thing about exercise is that it helps release(</w:t>
      </w:r>
      <w:r w:rsidRPr="000D76FA">
        <w:rPr>
          <w:rFonts w:ascii="Times New Roman" w:eastAsia="宋体" w:hAnsi="宋体"/>
          <w:color w:val="000000" w:themeColor="text1"/>
          <w:sz w:val="24"/>
        </w:rPr>
        <w:t>释放</w:t>
      </w:r>
      <w:r w:rsidRPr="000D76FA">
        <w:rPr>
          <w:rFonts w:ascii="Times New Roman" w:eastAsia="宋体" w:hAnsi="宋体"/>
          <w:color w:val="000000" w:themeColor="text1"/>
          <w:sz w:val="24"/>
        </w:rPr>
        <w:t>) chemicals and these chemicals make you feel happy!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宋体" w:eastAsia="宋体" w:hAnsi="宋体" w:cs="宋体" w:hint="eastAsia"/>
          <w:color w:val="000000" w:themeColor="text1"/>
          <w:sz w:val="24"/>
        </w:rPr>
        <w:t>◆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62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Often it is the small things that make people happy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Being kind and smiling at people in your daily life can make others happy, and at the same time, it will also build happiness for you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 kind and smile</w:t>
      </w:r>
    </w:p>
    <w:p w:rsidR="00750EE2" w:rsidRPr="000D76FA" w:rsidRDefault="00750EE2" w:rsidP="00750EE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One thing is for sure that money cannot make every person happy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Exercise can keep you happy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There are different kinds of it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Many reasons can explain why people like to have pets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F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 matter who you are, you can build happiness by doing the following things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第三节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根据其内容填空和回答问题。</w:t>
      </w:r>
      <w:r w:rsidRPr="000D76FA">
        <w:rPr>
          <w:rFonts w:ascii="Times New Roman" w:eastAsia="宋体" w:hAnsi="宋体"/>
          <w:color w:val="000000" w:themeColor="text1"/>
          <w:sz w:val="24"/>
        </w:rPr>
        <w:t>(63</w:t>
      </w:r>
      <w:r w:rsidRPr="000D76FA">
        <w:rPr>
          <w:rFonts w:ascii="Times New Roman" w:eastAsia="宋体" w:hAnsi="宋体"/>
          <w:color w:val="000000" w:themeColor="text1"/>
          <w:sz w:val="24"/>
        </w:rPr>
        <w:t>至</w:t>
      </w:r>
      <w:r w:rsidRPr="000D76FA">
        <w:rPr>
          <w:rFonts w:ascii="Times New Roman" w:eastAsia="宋体" w:hAnsi="宋体"/>
          <w:color w:val="000000" w:themeColor="text1"/>
          <w:sz w:val="24"/>
        </w:rPr>
        <w:t>66</w:t>
      </w:r>
      <w:r w:rsidRPr="000D76FA">
        <w:rPr>
          <w:rFonts w:ascii="Times New Roman" w:eastAsia="宋体" w:hAnsi="宋体"/>
          <w:color w:val="000000" w:themeColor="text1"/>
          <w:sz w:val="24"/>
        </w:rPr>
        <w:t>题每题答案不超过</w:t>
      </w:r>
      <w:r w:rsidRPr="000D76FA">
        <w:rPr>
          <w:rFonts w:ascii="Times New Roman" w:eastAsia="宋体" w:hAnsi="宋体"/>
          <w:color w:val="000000" w:themeColor="text1"/>
          <w:sz w:val="24"/>
        </w:rPr>
        <w:t>3</w:t>
      </w:r>
      <w:r w:rsidRPr="000D76FA">
        <w:rPr>
          <w:rFonts w:ascii="Times New Roman" w:eastAsia="宋体" w:hAnsi="宋体"/>
          <w:color w:val="000000" w:themeColor="text1"/>
          <w:sz w:val="24"/>
        </w:rPr>
        <w:t>个单词</w:t>
      </w:r>
      <w:r w:rsidRPr="000D76FA">
        <w:rPr>
          <w:rFonts w:ascii="Times New Roman" w:eastAsia="宋体" w:hAnsi="宋体"/>
          <w:color w:val="000000" w:themeColor="text1"/>
          <w:sz w:val="24"/>
        </w:rPr>
        <w:t>, 67</w:t>
      </w:r>
      <w:r w:rsidRPr="000D76FA">
        <w:rPr>
          <w:rFonts w:ascii="Times New Roman" w:eastAsia="宋体" w:hAnsi="宋体"/>
          <w:color w:val="000000" w:themeColor="text1"/>
          <w:sz w:val="24"/>
        </w:rPr>
        <w:t>题须用完整句子回答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 group of children are chasing butterflies in their own world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They are known as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children of the stars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>, who are like the stars in the sky, feeling lonely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Actually they are autistic(</w:t>
      </w:r>
      <w:r w:rsidRPr="000D76FA">
        <w:rPr>
          <w:rFonts w:ascii="Times New Roman" w:eastAsia="宋体" w:hAnsi="宋体"/>
          <w:color w:val="000000" w:themeColor="text1"/>
          <w:sz w:val="24"/>
        </w:rPr>
        <w:t>自闭症的</w:t>
      </w:r>
      <w:r w:rsidRPr="000D76FA">
        <w:rPr>
          <w:rFonts w:ascii="Times New Roman" w:eastAsia="宋体" w:hAnsi="宋体"/>
          <w:color w:val="000000" w:themeColor="text1"/>
          <w:sz w:val="24"/>
        </w:rPr>
        <w:t>) children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According to the data, there are over 2 million autistic children in China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 it still doesn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cause people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attention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We should raise a greater public awareness to help autistic children fly off the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lonely planet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People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Concern about Autistic Children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28705402" wp14:editId="78539D13">
            <wp:extent cx="2539800" cy="938880"/>
            <wp:effectExtent l="0" t="0" r="0" b="0"/>
            <wp:docPr id="102" name="NE9KR45.eps" descr="id:21474893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39800" cy="9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Autistic children have difficulties communicating with other people, but music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—</w:t>
      </w:r>
      <w:r w:rsidRPr="000D76FA">
        <w:rPr>
          <w:rFonts w:ascii="Times New Roman" w:eastAsia="宋体" w:hAnsi="宋体"/>
          <w:color w:val="000000" w:themeColor="text1"/>
          <w:sz w:val="24"/>
        </w:rPr>
        <w:t>as a kind of artistic language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—</w:t>
      </w:r>
      <w:r w:rsidRPr="000D76FA">
        <w:rPr>
          <w:rFonts w:ascii="Times New Roman" w:eastAsia="宋体" w:hAnsi="宋体"/>
          <w:color w:val="000000" w:themeColor="text1"/>
          <w:sz w:val="24"/>
        </w:rPr>
        <w:t>can open their hearts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By combining(</w:t>
      </w:r>
      <w:r w:rsidRPr="000D76FA">
        <w:rPr>
          <w:rFonts w:ascii="Times New Roman" w:eastAsia="宋体" w:hAnsi="宋体"/>
          <w:color w:val="000000" w:themeColor="text1"/>
          <w:sz w:val="24"/>
        </w:rPr>
        <w:t>结合</w:t>
      </w:r>
      <w:r w:rsidRPr="000D76FA">
        <w:rPr>
          <w:rFonts w:ascii="Times New Roman" w:eastAsia="宋体" w:hAnsi="宋体"/>
          <w:color w:val="000000" w:themeColor="text1"/>
          <w:sz w:val="24"/>
        </w:rPr>
        <w:t>) music with mobile technology, three university students have spent five months developing an app to help them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The app is a musical game app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Autistic children use the app to scan things around them and they get parts of music as well as cartoon images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Then they organize the clips in their own way to create songs, which would be recorded in their music diary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This is actually a kind of music therapy(</w:t>
      </w:r>
      <w:r w:rsidRPr="000D76FA">
        <w:rPr>
          <w:rFonts w:ascii="Times New Roman" w:eastAsia="宋体" w:hAnsi="宋体"/>
          <w:color w:val="000000" w:themeColor="text1"/>
          <w:sz w:val="24"/>
        </w:rPr>
        <w:t>疗法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Traditional music therapy is usually taken in hospitals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Autistic children sit in front of computers learning some music courses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 the app makes the process more like a game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Besides, it can be used anytime and anywhere, making the therapy lighter and easier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By using the app, autistic children can better express themselves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process also trains their abilities of attention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With AR interaction, the app encourages children to scan and identify dolls, animals and plants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even designed different levels, guiding users from things around them to nature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When the app was tested on autistic children, they got good responses on the children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faces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Thank the three university students for their efforts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And we hope to bring more social support for autistic children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children of the stars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refers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People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to autistic children from the chart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three university student developed the app by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with mobile technology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app can help autistic children better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will you do to give autistic children a hand?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　　　　　　　　　　　　　　　　　　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第四部分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语言运用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共两节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25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根据中文意思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补全英语译文。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宋体" w:hAnsi="宋体"/>
          <w:color w:val="000000" w:themeColor="text1"/>
          <w:sz w:val="24"/>
        </w:rPr>
        <w:t>每空限填一词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缩写算一词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昨天我们被分为八个小组来学英语。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We were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eight groups to learn English yesterday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一棵野生茶树的叶子掉进了热水锅里。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Leaves from a wild tea tree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the hot water pot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杰克很粗心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宋体" w:hAnsi="宋体"/>
          <w:color w:val="000000" w:themeColor="text1"/>
          <w:sz w:val="24"/>
        </w:rPr>
        <w:t>经常错误地拿走别人的家庭作业。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Jack is so careless that he often takes other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 homework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这位作家很受年轻人的钦佩。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The writer is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very much by young people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许多年轻人梦想成为科学家。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Many young people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becoming scientists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在各题空白处填入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宋体"/>
          <w:color w:val="000000" w:themeColor="text1"/>
          <w:sz w:val="24"/>
        </w:rPr>
        <w:t>个适当的单词或括号内单词的正确形式。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You may think that complete wheels are necessary when it comes to bicycles, but one creative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(invent) recently shows that two half wheels are just as good as one full wheel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Sergii Gordieiev is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engineer and Internet star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He is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(know) for his wonderful inventions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Of these, his latest creation is undoubtedly the most eye-catching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His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(usual) bike has two half rear wheels(</w:t>
      </w:r>
      <w:r w:rsidRPr="000D76FA">
        <w:rPr>
          <w:rFonts w:ascii="Times New Roman" w:eastAsia="宋体" w:hAnsi="宋体"/>
          <w:color w:val="000000" w:themeColor="text1"/>
          <w:sz w:val="24"/>
        </w:rPr>
        <w:t>后车轮</w:t>
      </w:r>
      <w:r w:rsidRPr="000D76FA">
        <w:rPr>
          <w:rFonts w:ascii="Times New Roman" w:eastAsia="宋体" w:hAnsi="宋体"/>
          <w:color w:val="000000" w:themeColor="text1"/>
          <w:sz w:val="24"/>
        </w:rPr>
        <w:t>) instead of a complete one, and they work together to do the job of a normal one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As strange as it sounds, when used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(correct), they are just as good as one full wheel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key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this invention is the timing(</w:t>
      </w:r>
      <w:r w:rsidRPr="000D76FA">
        <w:rPr>
          <w:rFonts w:ascii="Times New Roman" w:eastAsia="宋体" w:hAnsi="宋体"/>
          <w:color w:val="000000" w:themeColor="text1"/>
          <w:sz w:val="24"/>
        </w:rPr>
        <w:t>定时</w:t>
      </w:r>
      <w:r w:rsidRPr="000D76FA">
        <w:rPr>
          <w:rFonts w:ascii="Times New Roman" w:eastAsia="宋体" w:hAnsi="宋体"/>
          <w:color w:val="000000" w:themeColor="text1"/>
          <w:sz w:val="24"/>
        </w:rPr>
        <w:t>) of the split(</w:t>
      </w:r>
      <w:r w:rsidRPr="000D76FA">
        <w:rPr>
          <w:rFonts w:ascii="Times New Roman" w:eastAsia="宋体" w:hAnsi="宋体"/>
          <w:color w:val="000000" w:themeColor="text1"/>
          <w:sz w:val="24"/>
        </w:rPr>
        <w:t>分裂的</w:t>
      </w:r>
      <w:r w:rsidRPr="000D76FA">
        <w:rPr>
          <w:rFonts w:ascii="Times New Roman" w:eastAsia="宋体" w:hAnsi="宋体"/>
          <w:color w:val="000000" w:themeColor="text1"/>
          <w:sz w:val="24"/>
        </w:rPr>
        <w:t>) wheels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As one of two half rear wheels is in the air, the other half wheel lands on the ground to keep everything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(balance)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3ABDE5A0" wp14:editId="221F118E">
            <wp:extent cx="806040" cy="144720"/>
            <wp:effectExtent l="0" t="0" r="0" b="0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06040" cy="14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a clever idea!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Gordieiev says that even if the wheel is perfect, as he tries to show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5+0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5=1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>, there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 really no good reason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(break) a perfectly good bicycle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engineer says that he just hopes to excite people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1CF133AE" wp14:editId="6C584B70">
            <wp:extent cx="806040" cy="144720"/>
            <wp:effectExtent l="0" t="0" r="0" b="0"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06040" cy="14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6FA">
        <w:rPr>
          <w:rFonts w:ascii="Times New Roman" w:eastAsia="宋体" w:hAnsi="宋体"/>
          <w:color w:val="000000" w:themeColor="text1"/>
          <w:sz w:val="24"/>
        </w:rPr>
        <w:t>(interesting) in DIY through his example and encourages them to be creative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第五部分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写作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25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发明无处不在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有益的发明能改善我们的生活。请你根据下图的要点和要求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以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 Want to Invent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>为题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用英语写一篇短文。 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1252EE7E" wp14:editId="12941358">
            <wp:extent cx="3288960" cy="1117800"/>
            <wp:effectExtent l="0" t="0" r="0" b="0"/>
            <wp:docPr id="105" name="NE9KR46.eps" descr="id:21474893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88960" cy="111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要求</w:t>
      </w:r>
      <w:r w:rsidRPr="000D76FA">
        <w:rPr>
          <w:rFonts w:ascii="Times New Roman" w:eastAsia="宋体" w:hAnsi="宋体"/>
          <w:color w:val="000000" w:themeColor="text1"/>
          <w:sz w:val="24"/>
        </w:rPr>
        <w:t>: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请先将题目补写完整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词数不少于</w:t>
      </w:r>
      <w:r w:rsidRPr="000D76FA">
        <w:rPr>
          <w:rFonts w:ascii="Times New Roman" w:eastAsia="宋体" w:hAnsi="宋体"/>
          <w:color w:val="000000" w:themeColor="text1"/>
          <w:sz w:val="24"/>
        </w:rPr>
        <w:t>80;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文中不得出现真实姓名、校名等相关信息。</w:t>
      </w:r>
    </w:p>
    <w:p w:rsidR="00750EE2" w:rsidRPr="000D76FA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I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Want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to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Invent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</w:t>
      </w:r>
      <w:r w:rsidRPr="000D76FA">
        <w:rPr>
          <w:rFonts w:ascii="Times New Roman" w:eastAsia="宋体" w:hAnsi="Times New Roman"/>
          <w:b/>
          <w:color w:val="000000" w:themeColor="text1"/>
          <w:sz w:val="24"/>
          <w:u w:val="single" w:color="000000"/>
        </w:rPr>
        <w:t> </w:t>
      </w:r>
    </w:p>
    <w:p w:rsidR="00F3041B" w:rsidRPr="00513DA5" w:rsidRDefault="00F3041B" w:rsidP="00F304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F3041B" w:rsidRPr="00513DA5" w:rsidRDefault="00F3041B" w:rsidP="00F304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F3041B" w:rsidRPr="00513DA5" w:rsidRDefault="00F3041B" w:rsidP="00F304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F3041B" w:rsidRPr="00513DA5" w:rsidRDefault="00F3041B" w:rsidP="00F304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F3041B" w:rsidRPr="00513DA5" w:rsidRDefault="00F3041B" w:rsidP="00F304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F3041B" w:rsidRPr="00513DA5" w:rsidRDefault="00F3041B" w:rsidP="00F304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F3041B" w:rsidRPr="00513DA5" w:rsidRDefault="00F3041B" w:rsidP="00F304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F3041B" w:rsidRPr="00513DA5" w:rsidRDefault="00F3041B" w:rsidP="00F304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F3041B" w:rsidRDefault="00F3041B">
      <w:pPr>
        <w:rPr>
          <w:rFonts w:ascii="Times New Roman" w:eastAsia="宋体" w:hAnsi="宋体"/>
          <w:color w:val="000000" w:themeColor="text1"/>
          <w:sz w:val="24"/>
        </w:rPr>
      </w:pPr>
      <w:r>
        <w:rPr>
          <w:rFonts w:ascii="Times New Roman" w:eastAsia="宋体" w:hAnsi="宋体"/>
          <w:color w:val="000000" w:themeColor="text1"/>
          <w:sz w:val="24"/>
        </w:rPr>
        <w:br w:type="page"/>
      </w:r>
    </w:p>
    <w:p w:rsidR="00750EE2" w:rsidRPr="00085A3E" w:rsidRDefault="00750EE2" w:rsidP="00750EE2">
      <w:pPr>
        <w:spacing w:line="360" w:lineRule="auto"/>
        <w:jc w:val="center"/>
      </w:pPr>
      <w:bookmarkStart w:id="0" w:name="_GoBack"/>
      <w:bookmarkEnd w:id="0"/>
      <w:r w:rsidRPr="00085A3E">
        <w:rPr>
          <w:rFonts w:ascii="Times New Roman" w:eastAsia="宋体" w:hAnsi="宋体"/>
          <w:color w:val="000000" w:themeColor="text1"/>
          <w:sz w:val="24"/>
        </w:rPr>
        <w:t>参考答案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Arial" w:eastAsia="黑体" w:hAnsi="黑体"/>
          <w:color w:val="000000" w:themeColor="text1"/>
          <w:sz w:val="24"/>
          <w:szCs w:val="24"/>
        </w:rPr>
        <w:t>附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255196">
        <w:rPr>
          <w:rFonts w:ascii="Arial" w:eastAsia="黑体" w:hAnsi="黑体"/>
          <w:color w:val="000000" w:themeColor="text1"/>
          <w:sz w:val="24"/>
          <w:szCs w:val="24"/>
        </w:rPr>
        <w:t>听力原文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第一节　听对话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选择相应的图片。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读一遍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W:Dave, can you tell me when the light bulb was invented?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M:Sure, it was invented in 1879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M:Excuse me, can you tell me where can I find a book about some old inventions?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W:You can find it on the second floor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M:What a lovely doll, Mary!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W:Yeah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My father bought it for me as a birthday gift two years ago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M:Look, Jean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 a practical tool it is!I can use it to open many kinds of boxes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W:Great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 can help us do our work easily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M:Have you chosen the present for your mother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birthday?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W:Yes, I want to buy a new camera for her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She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had the old one for ten years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W:What was the machine invented for?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M:It was invented for washing dishes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第二节　听句子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选择最佳应答。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读一遍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When was the telephone invented?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Can it sweep the floor?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How do you connect with your uncle in Australia?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When do you use the computer?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Who invented the basketball?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 is the light bulb used for?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第三节　听对话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选择最佳选项完成句子。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读两遍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W:Do you know anything about cars?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M:Yes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Cars were invented in 1885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W:Do you know my friend Peter?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M:Yes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up?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W:He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just invented a clock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Besides telling the time, it can also play a song to wake you up!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M:What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this?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a noodle fork running on electricity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can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use chopsticks well when I eat noodles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 helps a lot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 think the computer is the most important invention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M:For me, the mobile phone is the most important one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Because I can chat with my friends at any time I want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W:What are shoes with special heels used for?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M:They are used for changing the style of the shoes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W:Hi, Tom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 a nice mobile phone!When did you buy it?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M:Well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didn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buy it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 is a birthday present from my uncle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第四节　听对话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根据对话内容及问题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选择最佳选项。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读两遍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听下面一段对话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回答第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19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20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题。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M:May I ask you some questions?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W:Sure, go ahead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M:Where was the bicycle invented?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W:It was invented in England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M:When was it invented?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W:In the 1880s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听下面一段对话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回答第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21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22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题。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W:Do you know Thomas Edison, John?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M:Of course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He was a great American inventor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W:What were his inventions?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M:Well, he invented the light bulb, the phonograph, the printer and many other things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W:Wow!How clever he was!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听下面一段对话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回答第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23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24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题。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M:Do you go to school by bus or by subway, Gina?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W:By subway most of time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seldom go by bus because there are many traffic jams on the road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M:That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true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 subway is always on time and 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faster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W:Yes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Do you know when the subway was first used?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M:In the second part of the 19th century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At that time, the population in London grew fast and the officials there saw the need to have faster travel for the people in the city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第五节　听短文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完成表中所缺信息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每空仅填一词。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读三遍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M:In 1858, an American invented a washing machine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 dirty clothes, hot water and soap were put into a big wood box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People made the box turn round by hand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 was a lot of hard work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Today many families have a computer at home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They are usually the same size as a small TV set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Some are even smaller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 first computer was invented in 1946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 was very big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In fact, it was as large as a room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 was built in America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Joseph and Jacques Montgolfier were French inventors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They made the first hot air balloon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In 1783, they sent up their first passengers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—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some animals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 animals stayed up for 8 minutes and came down safely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Arial" w:eastAsia="黑体" w:hAnsi="黑体"/>
          <w:color w:val="000000" w:themeColor="text1"/>
          <w:sz w:val="24"/>
          <w:szCs w:val="24"/>
        </w:rPr>
        <w:t>答案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washing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invented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hand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computer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1783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eight/8 minutes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autistic children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pay much attention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combining music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express themselves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略。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divided into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fell into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by mistake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looked up to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dream of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invention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an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known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unusual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correctly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to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balanced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to break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interest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写作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One possible version: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I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Want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to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Invent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Special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Box 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How to keep public places clean and tidy is still a problem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So I want to invent a special box to help improve the environment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 special box can collect and hold garbage by itself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As soon as garbage is thrown away on the street, it will be cleaned up by the box at once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At the same time, the box will tell the one who has thrown away the garbage not to do that again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Of course, the box won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cost too much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In this way, more cleaners and money can be saved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50EE2" w:rsidRPr="00255196" w:rsidRDefault="00750EE2" w:rsidP="00750E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 do you think of my invention?Will it be helpful in improving the environment?</w:t>
      </w:r>
    </w:p>
    <w:p w:rsidR="00647169" w:rsidRPr="00750EE2" w:rsidRDefault="00647169" w:rsidP="00B50CDA"/>
    <w:sectPr w:rsidR="00647169" w:rsidRPr="00750EE2" w:rsidSect="00B50CDA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41B" w:rsidRDefault="00F3041B" w:rsidP="00F3041B">
      <w:r>
        <w:separator/>
      </w:r>
    </w:p>
  </w:endnote>
  <w:endnote w:type="continuationSeparator" w:id="0">
    <w:p w:rsidR="00F3041B" w:rsidRDefault="00F3041B" w:rsidP="00F30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41B" w:rsidRDefault="00F3041B" w:rsidP="00F3041B">
      <w:r>
        <w:separator/>
      </w:r>
    </w:p>
  </w:footnote>
  <w:footnote w:type="continuationSeparator" w:id="0">
    <w:p w:rsidR="00F3041B" w:rsidRDefault="00F3041B" w:rsidP="00F304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EE2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50EE2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0CDA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3041B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429E5EE-11B6-4527-AB0D-6D63C9A1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EE2"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table" w:styleId="a4">
    <w:name w:val="Table Grid"/>
    <w:basedOn w:val="a1"/>
    <w:uiPriority w:val="59"/>
    <w:rsid w:val="00750EE2"/>
    <w:rPr>
      <w:rFonts w:asciiTheme="minorHAnsi" w:eastAsiaTheme="minorEastAsia" w:hAnsi="NEU-BZ-S92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750EE2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5"/>
    <w:uiPriority w:val="99"/>
    <w:rsid w:val="00750EE2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6">
    <w:name w:val="footer"/>
    <w:basedOn w:val="a"/>
    <w:link w:val="Char0"/>
    <w:uiPriority w:val="99"/>
    <w:unhideWhenUsed/>
    <w:rsid w:val="00750EE2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6"/>
    <w:uiPriority w:val="99"/>
    <w:rsid w:val="00750EE2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7">
    <w:name w:val="List Paragraph"/>
    <w:basedOn w:val="a"/>
    <w:uiPriority w:val="34"/>
    <w:qFormat/>
    <w:rsid w:val="00750EE2"/>
    <w:pPr>
      <w:ind w:left="720"/>
      <w:contextualSpacing/>
    </w:pPr>
  </w:style>
  <w:style w:type="paragraph" w:styleId="a8">
    <w:name w:val="Balloon Text"/>
    <w:basedOn w:val="a"/>
    <w:link w:val="Char1"/>
    <w:uiPriority w:val="99"/>
    <w:semiHidden/>
    <w:unhideWhenUsed/>
    <w:rsid w:val="00750EE2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8"/>
    <w:uiPriority w:val="99"/>
    <w:semiHidden/>
    <w:rsid w:val="00750EE2"/>
    <w:rPr>
      <w:rFonts w:ascii="Tahoma" w:eastAsia="方正书宋_GBK" w:hAnsi="Tahoma" w:cs="Tahoma"/>
      <w:color w:val="000000"/>
      <w:sz w:val="16"/>
      <w:szCs w:val="16"/>
    </w:rPr>
  </w:style>
  <w:style w:type="paragraph" w:styleId="a9">
    <w:name w:val="Quote"/>
    <w:basedOn w:val="a"/>
    <w:next w:val="a"/>
    <w:link w:val="Char2"/>
    <w:uiPriority w:val="29"/>
    <w:qFormat/>
    <w:rsid w:val="00750EE2"/>
    <w:rPr>
      <w:i/>
      <w:iCs/>
      <w:color w:val="000000" w:themeColor="text1"/>
    </w:rPr>
  </w:style>
  <w:style w:type="character" w:customStyle="1" w:styleId="Char2">
    <w:name w:val="引用 Char"/>
    <w:basedOn w:val="a0"/>
    <w:link w:val="a9"/>
    <w:uiPriority w:val="29"/>
    <w:rsid w:val="00750EE2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750EE2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750EE2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750EE2"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3">
    <w:name w:val="脚注文本 Char"/>
    <w:basedOn w:val="a0"/>
    <w:link w:val="aa"/>
    <w:uiPriority w:val="99"/>
    <w:semiHidden/>
    <w:rsid w:val="00750EE2"/>
    <w:rPr>
      <w:sz w:val="18"/>
      <w:szCs w:val="18"/>
    </w:rPr>
  </w:style>
  <w:style w:type="paragraph" w:styleId="aa">
    <w:name w:val="footnote text"/>
    <w:basedOn w:val="a"/>
    <w:link w:val="Char3"/>
    <w:uiPriority w:val="99"/>
    <w:semiHidden/>
    <w:unhideWhenUsed/>
    <w:rsid w:val="00750EE2"/>
    <w:pPr>
      <w:snapToGrid w:val="0"/>
    </w:pPr>
    <w:rPr>
      <w:rFonts w:ascii="Times New Roman" w:eastAsia="宋体" w:hAnsi="Times New Roman" w:cs="Times New Roman"/>
      <w:color w:val="auto"/>
      <w:sz w:val="18"/>
      <w:szCs w:val="18"/>
    </w:rPr>
  </w:style>
  <w:style w:type="character" w:customStyle="1" w:styleId="Char10">
    <w:name w:val="脚注文本 Char1"/>
    <w:basedOn w:val="a0"/>
    <w:semiHidden/>
    <w:rsid w:val="00750EE2"/>
    <w:rPr>
      <w:rFonts w:ascii="NEU-BZ-S92" w:eastAsia="方正书宋_GBK" w:hAnsi="NEU-BZ-S92" w:cstheme="minorBidi"/>
      <w:color w:val="000000"/>
      <w:sz w:val="18"/>
      <w:szCs w:val="18"/>
    </w:rPr>
  </w:style>
  <w:style w:type="character" w:styleId="ab">
    <w:name w:val="footnote reference"/>
    <w:basedOn w:val="a0"/>
    <w:uiPriority w:val="99"/>
    <w:semiHidden/>
    <w:unhideWhenUsed/>
    <w:rsid w:val="00750EE2"/>
    <w:rPr>
      <w:vertAlign w:val="superscript"/>
    </w:rPr>
  </w:style>
  <w:style w:type="paragraph" w:customStyle="1" w:styleId="ac">
    <w:name w:val="一级章节"/>
    <w:basedOn w:val="a"/>
    <w:qFormat/>
    <w:rsid w:val="00750EE2"/>
    <w:pPr>
      <w:outlineLvl w:val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pt&#24037;&#20855;\&#27169;%20&#26495;\word&#27169;&#29256;\&#20840;&#31243;&#35774;&#35745;%20%20&#20840;&#20248;%20%20&#21516;&#27493;&#35757;&#32451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全程设计  全优  同步训练.dotx</Template>
  <TotalTime>0</TotalTime>
  <Pages>17</Pages>
  <Words>4311</Words>
  <Characters>17240</Characters>
  <Application>Microsoft Office Word</Application>
  <DocSecurity>0</DocSecurity>
  <Lines>143</Lines>
  <Paragraphs>43</Paragraphs>
  <ScaleCrop>false</ScaleCrop>
  <Company>微软中国</Company>
  <LinksUpToDate>false</LinksUpToDate>
  <CharactersWithSpaces>21508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2025-09-10T07:51:00Z</dcterms:created>
  <dcterms:modified xsi:type="dcterms:W3CDTF">2025-09-10T07:57:00Z</dcterms:modified>
</cp:coreProperties>
</file>